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Blackpool South</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Blackpool South</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Blackpool South</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Blackpool South</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Blackpool South</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Blackpool South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63.6% </w:t>
      </w:r>
      <w:r w:rsidRPr="004747BF">
        <w:rPr>
          <w:rFonts w:ascii="Libre Franklin Light" w:eastAsia="Times New Roman" w:hAnsi="Libre Franklin Light" w:cs="Calibri Light"/>
        </w:rPr>
        <w:t xml:space="preserve">of those respondents classified as PGSI 8+ in Blackpool South</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Blackpool South is estimated to be </w:t>
      </w:r>
      <w:r w:rsidRPr="00773DF7">
        <w:rPr>
          <w:rFonts w:ascii="Libre Franklin Light" w:eastAsia="Times New Roman" w:hAnsi="Libre Franklin Light" w:cs="Calibri Light"/>
          <w:b/>
          <w:bCs/>
          <w:color w:val="C45911" w:themeColor="accent2" w:themeShade="BF"/>
        </w:rPr>
        <w:t xml:space="preserve">£3,694,855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Blackpool South</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Blackpool South</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Blackpool South</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lackpool South.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Blackpool South</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lackpool South.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Blackpool South</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 South</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63.6%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lackpool South.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Blackpool South</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Blackpool South</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Blackpool South</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54.7%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Blackpool South</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Blackpool South</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Blackpool South</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£3,694,855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Blackpool South</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£60,183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£1,244,621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£89,160</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£25,076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£45,973</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£2,229,842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£3,694,855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Blackpool South</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Blackpool South</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South</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6.0%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Blackpool South</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Blackpool South</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Blackpool South</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 South</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6.0%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Blackpool South</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Blackpool South</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Blackpool South</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7AC600D8-C1E1-4857-ABE3-0FB5E0E0C31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